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1F61ADC" w14:textId="1BA5C204" w:rsidR="00473B8E" w:rsidRPr="00473B8E" w:rsidRDefault="00473B8E" w:rsidP="00473B8E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473B8E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SUPBANCO-CCC-CP-2022-000</w:t>
                                    </w:r>
                                    <w:r w:rsidR="009B2661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9</w:t>
                                    </w:r>
                                  </w:p>
                                  <w:p w14:paraId="22B15DA2" w14:textId="497147F5" w:rsidR="00840E00" w:rsidRPr="00535962" w:rsidRDefault="009B2661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1F61ADC" w14:textId="1BA5C204" w:rsidR="00473B8E" w:rsidRPr="00473B8E" w:rsidRDefault="00473B8E" w:rsidP="00473B8E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473B8E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SUPBANCO-CCC-CP-2022-000</w:t>
                              </w:r>
                              <w:r w:rsidR="009B2661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9</w:t>
                              </w:r>
                            </w:p>
                            <w:p w14:paraId="22B15DA2" w14:textId="497147F5" w:rsidR="00840E00" w:rsidRPr="00535962" w:rsidRDefault="009B2661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9B266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9B266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9B266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9B266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9B2661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9B2661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3B8E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9B2661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BF4F5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473B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3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15</cp:revision>
  <cp:lastPrinted>2011-03-04T19:05:00Z</cp:lastPrinted>
  <dcterms:created xsi:type="dcterms:W3CDTF">2014-01-02T13:42:00Z</dcterms:created>
  <dcterms:modified xsi:type="dcterms:W3CDTF">2022-03-11T20:38:00Z</dcterms:modified>
</cp:coreProperties>
</file>